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970D" w14:textId="77777777" w:rsidR="00935329" w:rsidRDefault="00935329" w:rsidP="009353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WYKEHAM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fl.1379-1416)</w:t>
      </w:r>
    </w:p>
    <w:p w14:paraId="034FB128" w14:textId="77777777" w:rsidR="00935329" w:rsidRDefault="00935329" w:rsidP="009353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the church of </w:t>
      </w:r>
      <w:proofErr w:type="spellStart"/>
      <w:proofErr w:type="gramStart"/>
      <w:r>
        <w:rPr>
          <w:rFonts w:cs="Times New Roman"/>
          <w:szCs w:val="24"/>
        </w:rPr>
        <w:t>St.John</w:t>
      </w:r>
      <w:proofErr w:type="spellEnd"/>
      <w:proofErr w:type="gramEnd"/>
      <w:r>
        <w:rPr>
          <w:rFonts w:cs="Times New Roman"/>
          <w:szCs w:val="24"/>
        </w:rPr>
        <w:t xml:space="preserve"> the Baptist, Bishopstone, Wiltshire.</w:t>
      </w:r>
    </w:p>
    <w:p w14:paraId="234C006F" w14:textId="77777777" w:rsidR="00935329" w:rsidRDefault="00935329" w:rsidP="00935329">
      <w:pPr>
        <w:pStyle w:val="NoSpacing"/>
        <w:rPr>
          <w:rFonts w:cs="Times New Roman"/>
          <w:szCs w:val="24"/>
        </w:rPr>
      </w:pPr>
    </w:p>
    <w:p w14:paraId="35B95EF2" w14:textId="77777777" w:rsidR="00935329" w:rsidRDefault="00935329" w:rsidP="00935329">
      <w:pPr>
        <w:pStyle w:val="NoSpacing"/>
        <w:rPr>
          <w:rFonts w:cs="Times New Roman"/>
          <w:szCs w:val="24"/>
        </w:rPr>
      </w:pPr>
    </w:p>
    <w:p w14:paraId="237C325F" w14:textId="77777777" w:rsidR="00935329" w:rsidRDefault="00935329" w:rsidP="009353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1379</w:t>
      </w:r>
      <w:r>
        <w:rPr>
          <w:rFonts w:cs="Times New Roman"/>
          <w:szCs w:val="24"/>
        </w:rPr>
        <w:tab/>
        <w:t>He became Rector.</w:t>
      </w:r>
    </w:p>
    <w:p w14:paraId="6EA532C9" w14:textId="77777777" w:rsidR="00935329" w:rsidRDefault="00935329" w:rsidP="009353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330F7">
          <w:rPr>
            <w:rStyle w:val="Hyperlink"/>
            <w:rFonts w:cs="Times New Roman"/>
            <w:szCs w:val="24"/>
          </w:rPr>
          <w:t>https://www.oodwooc.co.uk/ph_Bishopstone-StJB_vic.htm</w:t>
        </w:r>
      </w:hyperlink>
      <w:r>
        <w:rPr>
          <w:rFonts w:cs="Times New Roman"/>
          <w:szCs w:val="24"/>
        </w:rPr>
        <w:t xml:space="preserve"> )</w:t>
      </w:r>
    </w:p>
    <w:p w14:paraId="529A45C6" w14:textId="77777777" w:rsidR="00935329" w:rsidRDefault="00935329" w:rsidP="00935329">
      <w:pPr>
        <w:pStyle w:val="NoSpacing"/>
        <w:rPr>
          <w:rFonts w:cs="Times New Roman"/>
          <w:szCs w:val="24"/>
        </w:rPr>
      </w:pPr>
    </w:p>
    <w:p w14:paraId="0373A768" w14:textId="77777777" w:rsidR="00935329" w:rsidRDefault="00935329" w:rsidP="00935329">
      <w:pPr>
        <w:pStyle w:val="NoSpacing"/>
        <w:rPr>
          <w:rFonts w:cs="Times New Roman"/>
          <w:szCs w:val="24"/>
        </w:rPr>
      </w:pPr>
    </w:p>
    <w:p w14:paraId="06E9F888" w14:textId="77777777" w:rsidR="00935329" w:rsidRDefault="00935329" w:rsidP="009353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April 2024</w:t>
      </w:r>
    </w:p>
    <w:p w14:paraId="00F4FC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00B24" w14:textId="77777777" w:rsidR="00935329" w:rsidRDefault="00935329" w:rsidP="009139A6">
      <w:r>
        <w:separator/>
      </w:r>
    </w:p>
  </w:endnote>
  <w:endnote w:type="continuationSeparator" w:id="0">
    <w:p w14:paraId="365AF8F9" w14:textId="77777777" w:rsidR="00935329" w:rsidRDefault="009353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A74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AD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33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7123C" w14:textId="77777777" w:rsidR="00935329" w:rsidRDefault="00935329" w:rsidP="009139A6">
      <w:r>
        <w:separator/>
      </w:r>
    </w:p>
  </w:footnote>
  <w:footnote w:type="continuationSeparator" w:id="0">
    <w:p w14:paraId="6EA6B0B5" w14:textId="77777777" w:rsidR="00935329" w:rsidRDefault="009353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CBC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30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7AA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329"/>
    <w:rsid w:val="000666E0"/>
    <w:rsid w:val="002510B7"/>
    <w:rsid w:val="00270799"/>
    <w:rsid w:val="005C130B"/>
    <w:rsid w:val="00826F5C"/>
    <w:rsid w:val="009139A6"/>
    <w:rsid w:val="00935329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ADA5D"/>
  <w15:chartTrackingRefBased/>
  <w15:docId w15:val="{7D3FECA1-86FA-40EF-B44F-7FB0962F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353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odwooc.co.uk/ph_Bishopstone-StJB_vi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2024-04-24T14:43:00Z</dcterms:created>
  <dcterms:modified xsi:type="dcterms:W3CDTF">2024-04-24T14:46:00Z</dcterms:modified>
</cp:coreProperties>
</file>